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6D48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de LEDES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DB95917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A9BC3D0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3D129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C007E" w14:textId="77777777" w:rsidR="00817D86" w:rsidRDefault="00817D86" w:rsidP="00817D8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75B9924" w14:textId="77777777" w:rsidR="00817D86" w:rsidRDefault="00817D86" w:rsidP="00817D8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00F0333" w14:textId="77777777" w:rsidR="00817D86" w:rsidRDefault="00817D86" w:rsidP="00817D8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AFA7E97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73022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5E7AEA" w14:textId="77777777" w:rsidR="00817D86" w:rsidRDefault="00817D86" w:rsidP="00817D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497FB5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F4BB" w14:textId="77777777" w:rsidR="00817D86" w:rsidRDefault="00817D86" w:rsidP="009139A6">
      <w:r>
        <w:separator/>
      </w:r>
    </w:p>
  </w:endnote>
  <w:endnote w:type="continuationSeparator" w:id="0">
    <w:p w14:paraId="5DE0FEE0" w14:textId="77777777" w:rsidR="00817D86" w:rsidRDefault="00817D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17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C6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07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315B1" w14:textId="77777777" w:rsidR="00817D86" w:rsidRDefault="00817D86" w:rsidP="009139A6">
      <w:r>
        <w:separator/>
      </w:r>
    </w:p>
  </w:footnote>
  <w:footnote w:type="continuationSeparator" w:id="0">
    <w:p w14:paraId="0A3A5BC6" w14:textId="77777777" w:rsidR="00817D86" w:rsidRDefault="00817D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E0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5E4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91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86"/>
    <w:rsid w:val="000666E0"/>
    <w:rsid w:val="002510B7"/>
    <w:rsid w:val="005C130B"/>
    <w:rsid w:val="00817D8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C4C6"/>
  <w15:chartTrackingRefBased/>
  <w15:docId w15:val="{E9B8086B-697A-44F3-A8D4-088F4384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2022-09-18T20:52:00Z</dcterms:created>
  <dcterms:modified xsi:type="dcterms:W3CDTF">2022-09-18T20:53:00Z</dcterms:modified>
</cp:coreProperties>
</file>